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D95A9" w14:textId="77777777" w:rsidR="00980C3C" w:rsidRDefault="00980C3C" w:rsidP="00980C3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Hamo MASSY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6A370DB" w14:textId="77777777" w:rsidR="00980C3C" w:rsidRDefault="00980C3C" w:rsidP="00980C3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? of Nottinghamshire.</w:t>
      </w:r>
    </w:p>
    <w:p w14:paraId="472D29B8" w14:textId="77777777" w:rsidR="00980C3C" w:rsidRDefault="00980C3C" w:rsidP="00980C3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AA65F79" w14:textId="77777777" w:rsidR="00980C3C" w:rsidRDefault="00980C3C" w:rsidP="00980C3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BA96073" w14:textId="77777777" w:rsidR="00980C3C" w:rsidRDefault="00980C3C" w:rsidP="00980C3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He, Robert Kyrton(q.v.) and his wife,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Paronilla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made a plaint of debt </w:t>
      </w:r>
    </w:p>
    <w:p w14:paraId="3BE5FE29" w14:textId="77777777" w:rsidR="00980C3C" w:rsidRDefault="00980C3C" w:rsidP="00980C3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against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Ranulph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Culcheth of Culcheth, Lancashire(q.v.).</w:t>
      </w:r>
    </w:p>
    <w:p w14:paraId="01543155" w14:textId="77777777" w:rsidR="00980C3C" w:rsidRDefault="00980C3C" w:rsidP="00980C3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15F53378" w14:textId="77777777" w:rsidR="00980C3C" w:rsidRDefault="00980C3C" w:rsidP="00980C3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AC42ECD" w14:textId="77777777" w:rsidR="00980C3C" w:rsidRDefault="00980C3C" w:rsidP="00980C3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3445A42" w14:textId="77777777" w:rsidR="00980C3C" w:rsidRDefault="00980C3C" w:rsidP="00980C3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17 December 2021</w:t>
      </w:r>
    </w:p>
    <w:p w14:paraId="13B08B0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204E3" w14:textId="77777777" w:rsidR="00980C3C" w:rsidRDefault="00980C3C" w:rsidP="009139A6">
      <w:r>
        <w:separator/>
      </w:r>
    </w:p>
  </w:endnote>
  <w:endnote w:type="continuationSeparator" w:id="0">
    <w:p w14:paraId="2DB4DCF8" w14:textId="77777777" w:rsidR="00980C3C" w:rsidRDefault="00980C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88F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FAA8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AF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2264A" w14:textId="77777777" w:rsidR="00980C3C" w:rsidRDefault="00980C3C" w:rsidP="009139A6">
      <w:r>
        <w:separator/>
      </w:r>
    </w:p>
  </w:footnote>
  <w:footnote w:type="continuationSeparator" w:id="0">
    <w:p w14:paraId="506538E1" w14:textId="77777777" w:rsidR="00980C3C" w:rsidRDefault="00980C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3A8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D3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B0A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C3C"/>
    <w:rsid w:val="000666E0"/>
    <w:rsid w:val="002510B7"/>
    <w:rsid w:val="005C130B"/>
    <w:rsid w:val="00826F5C"/>
    <w:rsid w:val="009139A6"/>
    <w:rsid w:val="009448BB"/>
    <w:rsid w:val="00980C3C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A18DC"/>
  <w15:chartTrackingRefBased/>
  <w15:docId w15:val="{76474FE2-0997-402F-8124-4D96FC10A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80C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2022-01-14T11:07:00Z</dcterms:created>
  <dcterms:modified xsi:type="dcterms:W3CDTF">2022-01-14T11:07:00Z</dcterms:modified>
</cp:coreProperties>
</file>